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B3D3" w14:textId="1C68DF7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6745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67455">
        <w:rPr>
          <w:rFonts w:ascii="Corbel" w:hAnsi="Corbel"/>
          <w:bCs/>
          <w:i/>
        </w:rPr>
        <w:t>23</w:t>
      </w:r>
    </w:p>
    <w:p w14:paraId="6FE190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6E794B" w14:textId="1BAEF14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30CCC">
        <w:rPr>
          <w:rFonts w:ascii="Corbel" w:hAnsi="Corbel"/>
          <w:i/>
          <w:smallCaps/>
          <w:sz w:val="24"/>
          <w:szCs w:val="24"/>
        </w:rPr>
        <w:t>2024-2029</w:t>
      </w:r>
    </w:p>
    <w:p w14:paraId="1830080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5B140A7" w14:textId="10434F5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653D50">
        <w:rPr>
          <w:rFonts w:ascii="Corbel" w:hAnsi="Corbel"/>
          <w:sz w:val="20"/>
          <w:szCs w:val="20"/>
        </w:rPr>
        <w:t>202</w:t>
      </w:r>
      <w:r w:rsidR="00830CCC">
        <w:rPr>
          <w:rFonts w:ascii="Corbel" w:hAnsi="Corbel"/>
          <w:sz w:val="20"/>
          <w:szCs w:val="20"/>
        </w:rPr>
        <w:t>4</w:t>
      </w:r>
      <w:r w:rsidR="00653D50">
        <w:rPr>
          <w:rFonts w:ascii="Corbel" w:hAnsi="Corbel"/>
          <w:sz w:val="20"/>
          <w:szCs w:val="20"/>
        </w:rPr>
        <w:t>/202</w:t>
      </w:r>
      <w:r w:rsidR="00830CCC">
        <w:rPr>
          <w:rFonts w:ascii="Corbel" w:hAnsi="Corbel"/>
          <w:sz w:val="20"/>
          <w:szCs w:val="20"/>
        </w:rPr>
        <w:t>5</w:t>
      </w:r>
    </w:p>
    <w:p w14:paraId="7C09F2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97BD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F061FC" w14:textId="77777777" w:rsidTr="00B819C8">
        <w:tc>
          <w:tcPr>
            <w:tcW w:w="2694" w:type="dxa"/>
            <w:vAlign w:val="center"/>
          </w:tcPr>
          <w:p w14:paraId="6C3D98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1EF02B" w14:textId="77777777"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14:paraId="073B500B" w14:textId="77777777" w:rsidTr="00B819C8">
        <w:tc>
          <w:tcPr>
            <w:tcW w:w="2694" w:type="dxa"/>
            <w:vAlign w:val="center"/>
          </w:tcPr>
          <w:p w14:paraId="6BEBDB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50F7B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AA1275" w14:textId="77777777" w:rsidTr="00B819C8">
        <w:tc>
          <w:tcPr>
            <w:tcW w:w="2694" w:type="dxa"/>
            <w:vAlign w:val="center"/>
          </w:tcPr>
          <w:p w14:paraId="097A6A7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5276F3" w14:textId="28CE130F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F93DBCF" w14:textId="77777777" w:rsidTr="00B819C8">
        <w:tc>
          <w:tcPr>
            <w:tcW w:w="2694" w:type="dxa"/>
            <w:vAlign w:val="center"/>
          </w:tcPr>
          <w:p w14:paraId="6D92E5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7F0948" w14:textId="03EFFD1E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BCDDCE5" w14:textId="77777777" w:rsidTr="00B819C8">
        <w:tc>
          <w:tcPr>
            <w:tcW w:w="2694" w:type="dxa"/>
            <w:vAlign w:val="center"/>
          </w:tcPr>
          <w:p w14:paraId="066467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D2F355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0CADDF7" w14:textId="77777777" w:rsidTr="00B819C8">
        <w:tc>
          <w:tcPr>
            <w:tcW w:w="2694" w:type="dxa"/>
            <w:vAlign w:val="center"/>
          </w:tcPr>
          <w:p w14:paraId="63A00EF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69ED8C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4DC6ED84" w14:textId="77777777" w:rsidTr="00B819C8">
        <w:tc>
          <w:tcPr>
            <w:tcW w:w="2694" w:type="dxa"/>
            <w:vAlign w:val="center"/>
          </w:tcPr>
          <w:p w14:paraId="51B21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07861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BF0E4A" w14:textId="77777777" w:rsidTr="00B819C8">
        <w:tc>
          <w:tcPr>
            <w:tcW w:w="2694" w:type="dxa"/>
            <w:vAlign w:val="center"/>
          </w:tcPr>
          <w:p w14:paraId="6392B7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90955F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BF9F13E" w14:textId="77777777" w:rsidTr="00B819C8">
        <w:tc>
          <w:tcPr>
            <w:tcW w:w="2694" w:type="dxa"/>
            <w:vAlign w:val="center"/>
          </w:tcPr>
          <w:p w14:paraId="4B941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3FC875" w14:textId="77777777" w:rsidR="0085747A" w:rsidRPr="009C54AE" w:rsidRDefault="00A97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7FCF3B63" w14:textId="77777777" w:rsidTr="00B819C8">
        <w:tc>
          <w:tcPr>
            <w:tcW w:w="2694" w:type="dxa"/>
            <w:vAlign w:val="center"/>
          </w:tcPr>
          <w:p w14:paraId="4EA8AE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4D1299" w14:textId="77777777" w:rsidR="0085747A" w:rsidRPr="00AC5089" w:rsidRDefault="00AC5089" w:rsidP="00A9738E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 - pedagogiczne</w:t>
            </w:r>
          </w:p>
        </w:tc>
      </w:tr>
      <w:tr w:rsidR="00923D7D" w:rsidRPr="009C54AE" w14:paraId="2F361719" w14:textId="77777777" w:rsidTr="00B819C8">
        <w:tc>
          <w:tcPr>
            <w:tcW w:w="2694" w:type="dxa"/>
            <w:vAlign w:val="center"/>
          </w:tcPr>
          <w:p w14:paraId="4C2653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6E9AD0" w14:textId="77777777" w:rsidR="00923D7D" w:rsidRPr="009C54AE" w:rsidRDefault="009A1923" w:rsidP="009A19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0DE229" w14:textId="77777777" w:rsidTr="00B819C8">
        <w:tc>
          <w:tcPr>
            <w:tcW w:w="2694" w:type="dxa"/>
            <w:vAlign w:val="center"/>
          </w:tcPr>
          <w:p w14:paraId="4920E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128F3D" w14:textId="77777777"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2DB4E874" w14:textId="77777777" w:rsidTr="00B819C8">
        <w:tc>
          <w:tcPr>
            <w:tcW w:w="2694" w:type="dxa"/>
            <w:vAlign w:val="center"/>
          </w:tcPr>
          <w:p w14:paraId="24AA38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3DDF86" w14:textId="77777777" w:rsidR="0085747A" w:rsidRPr="009C54AE" w:rsidRDefault="0085747A" w:rsidP="003F4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467C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B2852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F2F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543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84A1D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5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4B456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9C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D7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4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7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F0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9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1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C0CB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31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2753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3E6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C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3E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C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8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8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5B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AE5E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3178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DBC4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090D35" w14:textId="77777777"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34C99E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B8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6619A5" w14:textId="77777777" w:rsidR="00FD7554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9F2A5DC" w14:textId="77777777" w:rsidR="009C54AE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D7554">
        <w:rPr>
          <w:rFonts w:ascii="Corbel" w:hAnsi="Corbel"/>
          <w:b w:val="0"/>
          <w:smallCaps w:val="0"/>
          <w:szCs w:val="24"/>
        </w:rPr>
        <w:t>egzamin</w:t>
      </w:r>
      <w:r w:rsidRPr="008963D1">
        <w:rPr>
          <w:rFonts w:ascii="Corbel" w:hAnsi="Corbel"/>
          <w:b w:val="0"/>
          <w:smallCaps w:val="0"/>
          <w:szCs w:val="24"/>
        </w:rPr>
        <w:t xml:space="preserve"> </w:t>
      </w:r>
    </w:p>
    <w:p w14:paraId="7CD1B75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498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DD8254" w14:textId="77777777" w:rsidTr="00745302">
        <w:tc>
          <w:tcPr>
            <w:tcW w:w="9670" w:type="dxa"/>
          </w:tcPr>
          <w:p w14:paraId="57FE8FBF" w14:textId="77777777" w:rsidR="0085747A" w:rsidRPr="009C54AE" w:rsidRDefault="008963D1" w:rsidP="007629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5BDDB897" w14:textId="77777777" w:rsidR="0076290A" w:rsidRDefault="0076290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FF5E2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C1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3D2D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16D8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D7554" w:rsidRPr="009C54AE" w14:paraId="7C501DEF" w14:textId="77777777" w:rsidTr="00FD7554">
        <w:tc>
          <w:tcPr>
            <w:tcW w:w="851" w:type="dxa"/>
            <w:vAlign w:val="center"/>
          </w:tcPr>
          <w:p w14:paraId="536D278C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93185A" w14:textId="77777777" w:rsidR="00FD7554" w:rsidRPr="00C86901" w:rsidRDefault="00FD755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2F19FD27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3118D73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36C24C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6CCDD3D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6AF1344" w14:textId="77777777" w:rsidTr="000F5377">
        <w:tc>
          <w:tcPr>
            <w:tcW w:w="851" w:type="dxa"/>
            <w:vAlign w:val="center"/>
          </w:tcPr>
          <w:p w14:paraId="2899638B" w14:textId="77777777" w:rsidR="00FD7554" w:rsidRPr="009C54AE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8C9FF1" w14:textId="77777777" w:rsidR="00FD7554" w:rsidRPr="00C86901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  <w:tc>
          <w:tcPr>
            <w:tcW w:w="8819" w:type="dxa"/>
            <w:vMerge/>
            <w:vAlign w:val="center"/>
          </w:tcPr>
          <w:p w14:paraId="70E0AF3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84FBC9E" w14:textId="77777777" w:rsidTr="000F5377">
        <w:tc>
          <w:tcPr>
            <w:tcW w:w="851" w:type="dxa"/>
            <w:vAlign w:val="center"/>
          </w:tcPr>
          <w:p w14:paraId="358317C2" w14:textId="77777777" w:rsidR="00FD7554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0133314A" w14:textId="77777777" w:rsidR="00FD7554" w:rsidRPr="00C86901" w:rsidRDefault="00FD755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  <w:tc>
          <w:tcPr>
            <w:tcW w:w="8819" w:type="dxa"/>
            <w:vMerge/>
            <w:vAlign w:val="center"/>
          </w:tcPr>
          <w:p w14:paraId="23F6A61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362603ED" w14:textId="77777777" w:rsidTr="000F5377">
        <w:tc>
          <w:tcPr>
            <w:tcW w:w="851" w:type="dxa"/>
            <w:vAlign w:val="center"/>
          </w:tcPr>
          <w:p w14:paraId="3603D81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C850474" w14:textId="77777777" w:rsidR="00FD7554" w:rsidRPr="00BD6B6D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  <w:tc>
          <w:tcPr>
            <w:tcW w:w="8819" w:type="dxa"/>
            <w:vMerge/>
            <w:vAlign w:val="center"/>
          </w:tcPr>
          <w:p w14:paraId="2608AEC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5D905F3" w14:textId="77777777" w:rsidTr="000F5377">
        <w:tc>
          <w:tcPr>
            <w:tcW w:w="851" w:type="dxa"/>
            <w:vAlign w:val="center"/>
          </w:tcPr>
          <w:p w14:paraId="6B7169B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F0C041" w14:textId="77777777" w:rsidR="00FD7554" w:rsidRPr="00BD6B6D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470C81B6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20C65A00" w14:textId="77777777" w:rsidTr="000F5377">
        <w:tc>
          <w:tcPr>
            <w:tcW w:w="851" w:type="dxa"/>
            <w:vAlign w:val="center"/>
          </w:tcPr>
          <w:p w14:paraId="31C6052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4C0AD1F" w14:textId="77777777" w:rsidR="00FD7554" w:rsidRPr="00C86901" w:rsidRDefault="00FD755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  <w:tc>
          <w:tcPr>
            <w:tcW w:w="8819" w:type="dxa"/>
            <w:vMerge/>
            <w:vAlign w:val="center"/>
          </w:tcPr>
          <w:p w14:paraId="3EBE2CB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8AC2A1D" w14:textId="77777777" w:rsidTr="00FD7554">
        <w:tc>
          <w:tcPr>
            <w:tcW w:w="851" w:type="dxa"/>
            <w:vAlign w:val="center"/>
          </w:tcPr>
          <w:p w14:paraId="74776C97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8DDEB5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71A5975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8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95A35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1A81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D0BF88" w14:textId="77777777" w:rsidTr="0071620A">
        <w:tc>
          <w:tcPr>
            <w:tcW w:w="1701" w:type="dxa"/>
            <w:vAlign w:val="center"/>
          </w:tcPr>
          <w:p w14:paraId="188CDE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4B473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F706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BE1704" w14:textId="77777777" w:rsidTr="00A9738E">
        <w:tc>
          <w:tcPr>
            <w:tcW w:w="1701" w:type="dxa"/>
          </w:tcPr>
          <w:p w14:paraId="4350A8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633696" w14:textId="77777777" w:rsidR="0085747A" w:rsidRPr="008C2B30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6131CE24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14:paraId="38685DC2" w14:textId="77777777" w:rsidTr="00A9738E">
        <w:tc>
          <w:tcPr>
            <w:tcW w:w="1701" w:type="dxa"/>
          </w:tcPr>
          <w:p w14:paraId="6D85C9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8D0D53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7E4501F0" w14:textId="77777777" w:rsidR="0085747A" w:rsidRPr="009C54AE" w:rsidRDefault="009B77BC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14:paraId="027E9978" w14:textId="77777777" w:rsidTr="00A9738E">
        <w:tc>
          <w:tcPr>
            <w:tcW w:w="1701" w:type="dxa"/>
          </w:tcPr>
          <w:p w14:paraId="16E1A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90A57B8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4CD42AE6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A6EE457" w14:textId="77777777" w:rsidTr="00A9738E">
        <w:tc>
          <w:tcPr>
            <w:tcW w:w="1701" w:type="dxa"/>
          </w:tcPr>
          <w:p w14:paraId="4DD230E3" w14:textId="77777777"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A5953" w14:textId="77777777" w:rsidR="00445193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14:paraId="09317C01" w14:textId="77777777" w:rsidR="00445193" w:rsidRPr="009C54AE" w:rsidRDefault="00115A4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D26A0D8" w14:textId="77777777" w:rsidTr="00A9738E">
        <w:tc>
          <w:tcPr>
            <w:tcW w:w="1701" w:type="dxa"/>
          </w:tcPr>
          <w:p w14:paraId="1B3ABD5E" w14:textId="77777777"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7F77DF" w14:textId="77777777" w:rsidR="00445193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30266CBF" w14:textId="77777777" w:rsidR="00445193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14:paraId="5933C4AE" w14:textId="77777777" w:rsidTr="00A9738E">
        <w:tc>
          <w:tcPr>
            <w:tcW w:w="1701" w:type="dxa"/>
          </w:tcPr>
          <w:p w14:paraId="5DF566EB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7A2727" w14:textId="77777777" w:rsidR="00481891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B3CDE95" w14:textId="77777777" w:rsidR="00481891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14:paraId="40C184E4" w14:textId="77777777" w:rsidTr="00A9738E">
        <w:tc>
          <w:tcPr>
            <w:tcW w:w="1701" w:type="dxa"/>
          </w:tcPr>
          <w:p w14:paraId="320D3D26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0EFB0E6" w14:textId="77777777" w:rsidR="00D40479" w:rsidRDefault="005F1184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46623614" w14:textId="77777777" w:rsidR="00D40479" w:rsidRPr="0076290A" w:rsidRDefault="00441EE7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5D2D24"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</w:tc>
      </w:tr>
    </w:tbl>
    <w:p w14:paraId="5B1400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B1B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D1C4C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AD34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B6EB64E" w14:textId="77777777" w:rsidTr="00923D7D">
        <w:tc>
          <w:tcPr>
            <w:tcW w:w="9639" w:type="dxa"/>
          </w:tcPr>
          <w:p w14:paraId="3CC923C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45D9F35" w14:textId="77777777" w:rsidTr="00923D7D">
        <w:tc>
          <w:tcPr>
            <w:tcW w:w="9639" w:type="dxa"/>
          </w:tcPr>
          <w:p w14:paraId="31549179" w14:textId="77777777" w:rsidR="0085747A" w:rsidRPr="009C54AE" w:rsidRDefault="002E457C" w:rsidP="00843AD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14:paraId="41FBBF0B" w14:textId="77777777" w:rsidTr="00923D7D">
        <w:tc>
          <w:tcPr>
            <w:tcW w:w="9639" w:type="dxa"/>
          </w:tcPr>
          <w:p w14:paraId="66B17C55" w14:textId="77777777" w:rsidR="0085747A" w:rsidRPr="009C54AE" w:rsidRDefault="002E457C" w:rsidP="00843A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14:paraId="3EC98203" w14:textId="77777777" w:rsidTr="00923D7D">
        <w:tc>
          <w:tcPr>
            <w:tcW w:w="9639" w:type="dxa"/>
          </w:tcPr>
          <w:p w14:paraId="71DCCDA1" w14:textId="77777777"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rozwojowe ucznia „nieprzeciętnego” w szkole</w:t>
            </w:r>
          </w:p>
        </w:tc>
      </w:tr>
      <w:tr w:rsidR="00D0062F" w:rsidRPr="009C54AE" w14:paraId="79BD1044" w14:textId="77777777" w:rsidTr="00923D7D">
        <w:tc>
          <w:tcPr>
            <w:tcW w:w="9639" w:type="dxa"/>
          </w:tcPr>
          <w:p w14:paraId="538D95EA" w14:textId="77777777" w:rsidR="00D0062F" w:rsidRDefault="00D0062F" w:rsidP="00843AD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lastRenderedPageBreak/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14:paraId="7B2376E0" w14:textId="77777777" w:rsidTr="00923D7D">
        <w:tc>
          <w:tcPr>
            <w:tcW w:w="9639" w:type="dxa"/>
          </w:tcPr>
          <w:p w14:paraId="6525EDDF" w14:textId="77777777"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14:paraId="1A945AA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756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6F04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9D3A93" w14:textId="77777777" w:rsidTr="00923D7D">
        <w:tc>
          <w:tcPr>
            <w:tcW w:w="9639" w:type="dxa"/>
          </w:tcPr>
          <w:p w14:paraId="210FA0E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0C2AF" w14:textId="77777777" w:rsidTr="00923D7D">
        <w:tc>
          <w:tcPr>
            <w:tcW w:w="9639" w:type="dxa"/>
          </w:tcPr>
          <w:p w14:paraId="7DDD061F" w14:textId="77777777"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14:paraId="7B08A8AB" w14:textId="77777777" w:rsidTr="00923D7D">
        <w:tc>
          <w:tcPr>
            <w:tcW w:w="9639" w:type="dxa"/>
          </w:tcPr>
          <w:p w14:paraId="06796AF3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14:paraId="0645B17A" w14:textId="77777777" w:rsidTr="00923D7D">
        <w:tc>
          <w:tcPr>
            <w:tcW w:w="9639" w:type="dxa"/>
          </w:tcPr>
          <w:p w14:paraId="163B9166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14:paraId="7E4FE910" w14:textId="77777777" w:rsidTr="00923D7D">
        <w:tc>
          <w:tcPr>
            <w:tcW w:w="9639" w:type="dxa"/>
          </w:tcPr>
          <w:p w14:paraId="3AB64A5F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14:paraId="3A029BFE" w14:textId="77777777" w:rsidTr="00923D7D">
        <w:tc>
          <w:tcPr>
            <w:tcW w:w="9639" w:type="dxa"/>
          </w:tcPr>
          <w:p w14:paraId="5AAD00C0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14:paraId="292B7AAF" w14:textId="77777777" w:rsidTr="00923D7D">
        <w:tc>
          <w:tcPr>
            <w:tcW w:w="9639" w:type="dxa"/>
          </w:tcPr>
          <w:p w14:paraId="11273BBD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14:paraId="32E5F844" w14:textId="77777777" w:rsidTr="00923D7D">
        <w:tc>
          <w:tcPr>
            <w:tcW w:w="9639" w:type="dxa"/>
          </w:tcPr>
          <w:p w14:paraId="040E47D2" w14:textId="77777777" w:rsidR="002D4B57" w:rsidRPr="00C86901" w:rsidRDefault="002D4B57" w:rsidP="00A9738E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B720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4E46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F671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C7418" w14:textId="77777777" w:rsidR="00416B4F" w:rsidRPr="00416B4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416B4F">
        <w:rPr>
          <w:rFonts w:ascii="Corbel" w:hAnsi="Corbel"/>
          <w:b w:val="0"/>
          <w:smallCaps w:val="0"/>
          <w:szCs w:val="24"/>
        </w:rPr>
        <w:t>,</w:t>
      </w:r>
      <w:r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02AE9297" w14:textId="77777777" w:rsidR="00E960BB" w:rsidRDefault="00153C41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416B4F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416B4F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416B4F">
        <w:rPr>
          <w:rFonts w:ascii="Corbel" w:hAnsi="Corbel"/>
          <w:b w:val="0"/>
          <w:smallCaps w:val="0"/>
          <w:szCs w:val="24"/>
        </w:rPr>
        <w:t>praca w </w:t>
      </w:r>
      <w:r w:rsidR="0085747A" w:rsidRPr="00416B4F">
        <w:rPr>
          <w:rFonts w:ascii="Corbel" w:hAnsi="Corbel"/>
          <w:b w:val="0"/>
          <w:smallCaps w:val="0"/>
          <w:szCs w:val="24"/>
        </w:rPr>
        <w:t>grupach</w:t>
      </w:r>
      <w:r w:rsidR="0071620A" w:rsidRPr="00416B4F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416B4F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416B4F">
        <w:rPr>
          <w:rFonts w:ascii="Corbel" w:hAnsi="Corbel"/>
          <w:b w:val="0"/>
          <w:smallCaps w:val="0"/>
          <w:szCs w:val="24"/>
        </w:rPr>
        <w:t>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416B4F">
        <w:rPr>
          <w:rFonts w:ascii="Corbel" w:hAnsi="Corbel"/>
          <w:b w:val="0"/>
          <w:smallCaps w:val="0"/>
          <w:szCs w:val="24"/>
        </w:rPr>
        <w:t>),</w:t>
      </w:r>
      <w:r w:rsidR="00416B4F"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7E3A6479" w14:textId="77777777" w:rsidR="009A1923" w:rsidRPr="00416B4F" w:rsidRDefault="009A1923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12D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4660B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F984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4BE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119F723" w14:textId="77777777" w:rsidTr="00C05F44">
        <w:tc>
          <w:tcPr>
            <w:tcW w:w="1985" w:type="dxa"/>
            <w:vAlign w:val="center"/>
          </w:tcPr>
          <w:p w14:paraId="7203A27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7CF8D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564085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A07AC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91D1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DC12006" w14:textId="77777777" w:rsidTr="00C05F44">
        <w:tc>
          <w:tcPr>
            <w:tcW w:w="1985" w:type="dxa"/>
          </w:tcPr>
          <w:p w14:paraId="4C2ADA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30B345D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FE48B4E" w14:textId="77777777" w:rsidR="0085747A" w:rsidRPr="00A9738E" w:rsidRDefault="00A36C4D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w, ćw</w:t>
            </w:r>
          </w:p>
        </w:tc>
      </w:tr>
      <w:tr w:rsidR="0085747A" w:rsidRPr="009C54AE" w14:paraId="3DA7C8BE" w14:textId="77777777" w:rsidTr="00C05F44">
        <w:tc>
          <w:tcPr>
            <w:tcW w:w="1985" w:type="dxa"/>
          </w:tcPr>
          <w:p w14:paraId="74F68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A222EF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422FF45" w14:textId="77777777" w:rsidR="0085747A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w, ćw</w:t>
            </w:r>
          </w:p>
        </w:tc>
      </w:tr>
      <w:tr w:rsidR="000D7DB9" w:rsidRPr="009C54AE" w14:paraId="51FD4D1F" w14:textId="77777777" w:rsidTr="00C05F44">
        <w:tc>
          <w:tcPr>
            <w:tcW w:w="1985" w:type="dxa"/>
          </w:tcPr>
          <w:p w14:paraId="68CCF038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928945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44CEF0EB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w, ćw</w:t>
            </w:r>
          </w:p>
        </w:tc>
      </w:tr>
      <w:tr w:rsidR="000D7DB9" w:rsidRPr="009C54AE" w14:paraId="64F90974" w14:textId="77777777" w:rsidTr="00C05F44">
        <w:tc>
          <w:tcPr>
            <w:tcW w:w="1985" w:type="dxa"/>
          </w:tcPr>
          <w:p w14:paraId="7D8491B9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1D762E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EF981E6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w, ćw</w:t>
            </w:r>
          </w:p>
        </w:tc>
      </w:tr>
      <w:tr w:rsidR="000D7DB9" w:rsidRPr="009C54AE" w14:paraId="04CF113E" w14:textId="77777777" w:rsidTr="00C05F44">
        <w:tc>
          <w:tcPr>
            <w:tcW w:w="1985" w:type="dxa"/>
          </w:tcPr>
          <w:p w14:paraId="40EC8A1F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D7B9F14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A92979D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w, ćw</w:t>
            </w:r>
          </w:p>
        </w:tc>
      </w:tr>
      <w:tr w:rsidR="000D7DB9" w:rsidRPr="009C54AE" w14:paraId="1F1C9F9E" w14:textId="77777777" w:rsidTr="00C05F44">
        <w:tc>
          <w:tcPr>
            <w:tcW w:w="1985" w:type="dxa"/>
          </w:tcPr>
          <w:p w14:paraId="16D53BA3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0D5D93F7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5A02239A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ćw</w:t>
            </w:r>
          </w:p>
        </w:tc>
      </w:tr>
      <w:tr w:rsidR="00A36C4D" w:rsidRPr="009C54AE" w14:paraId="1949A956" w14:textId="77777777" w:rsidTr="00C05F44">
        <w:tc>
          <w:tcPr>
            <w:tcW w:w="1985" w:type="dxa"/>
          </w:tcPr>
          <w:p w14:paraId="28242D9E" w14:textId="77777777"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EF6C93D" w14:textId="77777777" w:rsidR="00A36C4D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2C92DD89" w14:textId="77777777" w:rsidR="00A36C4D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ćw</w:t>
            </w:r>
          </w:p>
        </w:tc>
      </w:tr>
    </w:tbl>
    <w:p w14:paraId="39F2168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7A53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6A1D3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96D482" w14:textId="77777777" w:rsidTr="00923D7D">
        <w:tc>
          <w:tcPr>
            <w:tcW w:w="9670" w:type="dxa"/>
          </w:tcPr>
          <w:p w14:paraId="39EF0EC9" w14:textId="0E17B62C" w:rsidR="00923D7D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9E6AC8">
              <w:rPr>
                <w:rFonts w:ascii="Corbel" w:hAnsi="Corbel"/>
                <w:b w:val="0"/>
                <w:smallCaps w:val="0"/>
                <w:szCs w:val="24"/>
              </w:rPr>
              <w:t>co najmniej jednego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14:paraId="23170605" w14:textId="77777777" w:rsidR="000A2248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454EAEDB" w14:textId="77777777" w:rsidR="0085747A" w:rsidRPr="009C54AE" w:rsidRDefault="000A2248" w:rsidP="00762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tów.</w:t>
            </w:r>
          </w:p>
        </w:tc>
      </w:tr>
    </w:tbl>
    <w:p w14:paraId="13636D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7EAEE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092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007F61" w14:textId="77777777" w:rsidTr="003E1941">
        <w:tc>
          <w:tcPr>
            <w:tcW w:w="4962" w:type="dxa"/>
            <w:vAlign w:val="center"/>
          </w:tcPr>
          <w:p w14:paraId="7E6E7D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C934E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395573" w14:textId="77777777" w:rsidTr="00923D7D">
        <w:tc>
          <w:tcPr>
            <w:tcW w:w="4962" w:type="dxa"/>
          </w:tcPr>
          <w:p w14:paraId="4F237BE3" w14:textId="7E512101" w:rsidR="0085747A" w:rsidRPr="009C54AE" w:rsidRDefault="00C61DC5" w:rsidP="00D674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F549087" w14:textId="77777777" w:rsidR="0085747A" w:rsidRPr="009C54AE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173558D" w14:textId="77777777" w:rsidTr="00923D7D">
        <w:tc>
          <w:tcPr>
            <w:tcW w:w="4962" w:type="dxa"/>
          </w:tcPr>
          <w:p w14:paraId="548FDE6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14:paraId="2E5466D8" w14:textId="77777777"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6FA3A3E" w14:textId="77777777"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78994B30" w14:textId="77777777" w:rsidR="0027556F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E67B95" w14:textId="77777777" w:rsidR="00C61DC5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41FC272" w14:textId="77777777" w:rsidR="0027556F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8525949" w14:textId="77777777" w:rsidTr="00923D7D">
        <w:tc>
          <w:tcPr>
            <w:tcW w:w="4962" w:type="dxa"/>
          </w:tcPr>
          <w:p w14:paraId="10A5B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14:paraId="404F64AA" w14:textId="77777777" w:rsidR="003C504C" w:rsidRDefault="00130F2D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14:paraId="40D5AC8B" w14:textId="77777777" w:rsidR="003C504C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04921B7" w14:textId="77777777" w:rsidR="00C61DC5" w:rsidRPr="009C54AE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709F65C9" w14:textId="77777777" w:rsidR="00C61DC5" w:rsidRDefault="00C61DC5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10B6F9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48381C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79D7937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F40142A" w14:textId="77777777" w:rsidR="003C504C" w:rsidRPr="009C54AE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14:paraId="3599B64E" w14:textId="77777777" w:rsidTr="00923D7D">
        <w:tc>
          <w:tcPr>
            <w:tcW w:w="4962" w:type="dxa"/>
          </w:tcPr>
          <w:p w14:paraId="1A3831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BE3F9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36CA4FD" w14:textId="77777777" w:rsidTr="00923D7D">
        <w:tc>
          <w:tcPr>
            <w:tcW w:w="4962" w:type="dxa"/>
          </w:tcPr>
          <w:p w14:paraId="64F3A8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D57C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024C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54F45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8A2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19D5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A003DD9" w14:textId="77777777" w:rsidTr="0071620A">
        <w:trPr>
          <w:trHeight w:val="397"/>
        </w:trPr>
        <w:tc>
          <w:tcPr>
            <w:tcW w:w="3544" w:type="dxa"/>
          </w:tcPr>
          <w:p w14:paraId="3B15ED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3BD8FD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2752C07" w14:textId="77777777" w:rsidTr="0071620A">
        <w:trPr>
          <w:trHeight w:val="397"/>
        </w:trPr>
        <w:tc>
          <w:tcPr>
            <w:tcW w:w="3544" w:type="dxa"/>
          </w:tcPr>
          <w:p w14:paraId="365182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13CB8F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426E4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23972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6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3B243A" w14:textId="77777777" w:rsidTr="0071620A">
        <w:trPr>
          <w:trHeight w:val="397"/>
        </w:trPr>
        <w:tc>
          <w:tcPr>
            <w:tcW w:w="7513" w:type="dxa"/>
          </w:tcPr>
          <w:p w14:paraId="041C3E02" w14:textId="77777777" w:rsidR="0085747A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839182" w14:textId="77777777" w:rsidR="004D4793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 N., Płytki umysł. Jak Internet wpływa na nasz mózg, Gliwice: Helion, 2013</w:t>
            </w:r>
          </w:p>
          <w:p w14:paraId="3471FB0D" w14:textId="77777777" w:rsidR="004D4793" w:rsidRPr="00C86901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Desmurget M., </w:t>
            </w:r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13B8F7F8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Czerepaniak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14:paraId="3A0D9B31" w14:textId="77777777" w:rsidR="00B50D96" w:rsidRPr="00C86901" w:rsidRDefault="004D4793" w:rsidP="00A9738E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14:paraId="3707862F" w14:textId="77777777" w:rsidR="004D4793" w:rsidRPr="00C86901" w:rsidRDefault="004D4793" w:rsidP="00A9738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14:paraId="36B39BA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14:paraId="23683D8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14:paraId="710E0DC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Patzlaff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14:paraId="433491E5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14:paraId="52CDD3FC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14:paraId="3D4A4390" w14:textId="77777777" w:rsidR="00B50D96" w:rsidRDefault="004D4793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14:paraId="650EBD0F" w14:textId="77777777" w:rsidR="004D4793" w:rsidRPr="00C86901" w:rsidRDefault="00B50D96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 Pospiszyl I., Przemoc w rodzinie, Warszawa PWN1994</w:t>
            </w:r>
          </w:p>
          <w:p w14:paraId="0177C8D0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Szlendak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5F774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4870B777" w14:textId="77777777" w:rsidR="004D4793" w:rsidRPr="009C54AE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E6AC8" w14:paraId="62E3403D" w14:textId="77777777" w:rsidTr="0071620A">
        <w:trPr>
          <w:trHeight w:val="397"/>
        </w:trPr>
        <w:tc>
          <w:tcPr>
            <w:tcW w:w="7513" w:type="dxa"/>
          </w:tcPr>
          <w:p w14:paraId="22E9904D" w14:textId="77777777" w:rsidR="0085747A" w:rsidRPr="009E6AC8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E6AC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0A1A6EC" w14:textId="3DD10CD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>1.</w:t>
            </w: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ab/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>Zielińska-Czopek M., Autokraci czy demokraci? Nauczycielskie kierowanie pracą klasy szkolnej, Wydawnictwo Uniwersytetu Rzeszowskiego, Rzeszów 2021</w:t>
            </w:r>
          </w:p>
          <w:p w14:paraId="448D6B80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2.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0061D715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3.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Poczucie własnej skuteczności jako kategoria funkcjonowania  nauczycieli w szkole W: R. Pęczkowski (red.) Oblicza małej szkoły w Polsce i na świecie, tom III, Nauczyciel i uczeń w przestrzeni małej szkoły, Rzeszów 2016</w:t>
            </w:r>
          </w:p>
          <w:p w14:paraId="44850257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4.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3DB7A8E9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5.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49D7CAAF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6.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768785D2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7.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Sposoby bycia licealistów w roli ucznia, Rzeszów: Wyd. UR, 2011.</w:t>
            </w:r>
          </w:p>
          <w:p w14:paraId="4825B8DB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8.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Sześciolatek u progu szkoły. Raport z badań pilotażowych w małych szkołach, w: Pęczkowski R. (red.), Nauczyciel i uczeń w przestrzeni małej szkoły. seria: Oblicza małej szkoły Polsce i na świecie tom 3., Wydawnictwo Uniwersytetu Rzeszowskiego, 2016, s. 131-148 </w:t>
            </w:r>
          </w:p>
          <w:p w14:paraId="47F71772" w14:textId="6A31953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9.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Bajka animowana i literacka w codzienności dziecka przedszkolnego, Pedagogika, Zeszyty Naukowe Wyższej Szkoły Humanitas 14/2017, s. 229- 239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</w:r>
          </w:p>
          <w:p w14:paraId="13B6B24F" w14:textId="4A832F93" w:rsidR="004D4793" w:rsidRPr="009E6AC8" w:rsidRDefault="004D4793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43243F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9559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5D9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DD6DD" w14:textId="77777777" w:rsidR="00994CAD" w:rsidRDefault="00994CAD" w:rsidP="00C16ABF">
      <w:pPr>
        <w:spacing w:after="0" w:line="240" w:lineRule="auto"/>
      </w:pPr>
      <w:r>
        <w:separator/>
      </w:r>
    </w:p>
  </w:endnote>
  <w:endnote w:type="continuationSeparator" w:id="0">
    <w:p w14:paraId="687E0405" w14:textId="77777777" w:rsidR="00994CAD" w:rsidRDefault="00994C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CD2BF" w14:textId="77777777" w:rsidR="00994CAD" w:rsidRDefault="00994CAD" w:rsidP="00C16ABF">
      <w:pPr>
        <w:spacing w:after="0" w:line="240" w:lineRule="auto"/>
      </w:pPr>
      <w:r>
        <w:separator/>
      </w:r>
    </w:p>
  </w:footnote>
  <w:footnote w:type="continuationSeparator" w:id="0">
    <w:p w14:paraId="54F25CD8" w14:textId="77777777" w:rsidR="00994CAD" w:rsidRDefault="00994CAD" w:rsidP="00C16ABF">
      <w:pPr>
        <w:spacing w:after="0" w:line="240" w:lineRule="auto"/>
      </w:pPr>
      <w:r>
        <w:continuationSeparator/>
      </w:r>
    </w:p>
  </w:footnote>
  <w:footnote w:id="1">
    <w:p w14:paraId="31C4E7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58E9"/>
    <w:rsid w:val="00042A51"/>
    <w:rsid w:val="00042D2E"/>
    <w:rsid w:val="00044C82"/>
    <w:rsid w:val="00055E21"/>
    <w:rsid w:val="00067BED"/>
    <w:rsid w:val="00070ED6"/>
    <w:rsid w:val="000742DC"/>
    <w:rsid w:val="00084C12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F1C57"/>
    <w:rsid w:val="000F5615"/>
    <w:rsid w:val="00112890"/>
    <w:rsid w:val="00115A49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1CED"/>
    <w:rsid w:val="001737CF"/>
    <w:rsid w:val="00176083"/>
    <w:rsid w:val="001770C7"/>
    <w:rsid w:val="0018193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E783B"/>
    <w:rsid w:val="002F02A3"/>
    <w:rsid w:val="002F4ABE"/>
    <w:rsid w:val="003018BA"/>
    <w:rsid w:val="0030395F"/>
    <w:rsid w:val="00305C92"/>
    <w:rsid w:val="003151C5"/>
    <w:rsid w:val="00324AE1"/>
    <w:rsid w:val="003343CF"/>
    <w:rsid w:val="003448F7"/>
    <w:rsid w:val="00346FE9"/>
    <w:rsid w:val="0034759A"/>
    <w:rsid w:val="003503F6"/>
    <w:rsid w:val="003530DD"/>
    <w:rsid w:val="00363F78"/>
    <w:rsid w:val="003A0A5B"/>
    <w:rsid w:val="003A1176"/>
    <w:rsid w:val="003C0BAE"/>
    <w:rsid w:val="003C504C"/>
    <w:rsid w:val="003C7E29"/>
    <w:rsid w:val="003D18A9"/>
    <w:rsid w:val="003D6CE2"/>
    <w:rsid w:val="003E1941"/>
    <w:rsid w:val="003E2FE6"/>
    <w:rsid w:val="003E49D5"/>
    <w:rsid w:val="003F38C0"/>
    <w:rsid w:val="003F4430"/>
    <w:rsid w:val="00401851"/>
    <w:rsid w:val="00414E3C"/>
    <w:rsid w:val="00416B4F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1AAC"/>
    <w:rsid w:val="0056696D"/>
    <w:rsid w:val="00573EF9"/>
    <w:rsid w:val="0059484D"/>
    <w:rsid w:val="005A0855"/>
    <w:rsid w:val="005A3196"/>
    <w:rsid w:val="005B616F"/>
    <w:rsid w:val="005C080F"/>
    <w:rsid w:val="005C55E5"/>
    <w:rsid w:val="005C696A"/>
    <w:rsid w:val="005D2D24"/>
    <w:rsid w:val="005D386A"/>
    <w:rsid w:val="005E6E85"/>
    <w:rsid w:val="005F1184"/>
    <w:rsid w:val="005F31D2"/>
    <w:rsid w:val="00606898"/>
    <w:rsid w:val="0061029B"/>
    <w:rsid w:val="00617230"/>
    <w:rsid w:val="00621CE1"/>
    <w:rsid w:val="00627FC9"/>
    <w:rsid w:val="00634DF1"/>
    <w:rsid w:val="00647FA8"/>
    <w:rsid w:val="00650C5F"/>
    <w:rsid w:val="00653D50"/>
    <w:rsid w:val="00654934"/>
    <w:rsid w:val="006615F5"/>
    <w:rsid w:val="006620D9"/>
    <w:rsid w:val="00671958"/>
    <w:rsid w:val="00675843"/>
    <w:rsid w:val="0068450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145"/>
    <w:rsid w:val="007327BD"/>
    <w:rsid w:val="00734608"/>
    <w:rsid w:val="00745302"/>
    <w:rsid w:val="007461D6"/>
    <w:rsid w:val="00746EC8"/>
    <w:rsid w:val="0076290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36"/>
    <w:rsid w:val="007D6E56"/>
    <w:rsid w:val="007F1652"/>
    <w:rsid w:val="007F4155"/>
    <w:rsid w:val="007F5FE9"/>
    <w:rsid w:val="0081554D"/>
    <w:rsid w:val="0081707E"/>
    <w:rsid w:val="00830CCC"/>
    <w:rsid w:val="00843ADD"/>
    <w:rsid w:val="008449B3"/>
    <w:rsid w:val="0085747A"/>
    <w:rsid w:val="0087137D"/>
    <w:rsid w:val="00884922"/>
    <w:rsid w:val="00885F64"/>
    <w:rsid w:val="008917F9"/>
    <w:rsid w:val="008963D1"/>
    <w:rsid w:val="008A45F7"/>
    <w:rsid w:val="008B4325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16188"/>
    <w:rsid w:val="00923D7D"/>
    <w:rsid w:val="009508DF"/>
    <w:rsid w:val="00950DAC"/>
    <w:rsid w:val="00954A07"/>
    <w:rsid w:val="00994CAD"/>
    <w:rsid w:val="00997F14"/>
    <w:rsid w:val="009A1923"/>
    <w:rsid w:val="009A78D9"/>
    <w:rsid w:val="009B77BC"/>
    <w:rsid w:val="009C1331"/>
    <w:rsid w:val="009C3E31"/>
    <w:rsid w:val="009C54AE"/>
    <w:rsid w:val="009C788E"/>
    <w:rsid w:val="009E3B41"/>
    <w:rsid w:val="009E6AC8"/>
    <w:rsid w:val="009F3C5C"/>
    <w:rsid w:val="009F4610"/>
    <w:rsid w:val="00A00ECC"/>
    <w:rsid w:val="00A039EA"/>
    <w:rsid w:val="00A155EE"/>
    <w:rsid w:val="00A2245B"/>
    <w:rsid w:val="00A30110"/>
    <w:rsid w:val="00A324EE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738E"/>
    <w:rsid w:val="00A97DE1"/>
    <w:rsid w:val="00AA1150"/>
    <w:rsid w:val="00AB053C"/>
    <w:rsid w:val="00AC508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D96"/>
    <w:rsid w:val="00B607DB"/>
    <w:rsid w:val="00B658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8E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EF5"/>
    <w:rsid w:val="00CD6897"/>
    <w:rsid w:val="00CE5BAC"/>
    <w:rsid w:val="00CF25BE"/>
    <w:rsid w:val="00CF78ED"/>
    <w:rsid w:val="00D0062F"/>
    <w:rsid w:val="00D02B25"/>
    <w:rsid w:val="00D02EBA"/>
    <w:rsid w:val="00D17C3C"/>
    <w:rsid w:val="00D26B2C"/>
    <w:rsid w:val="00D35144"/>
    <w:rsid w:val="00D352C9"/>
    <w:rsid w:val="00D40479"/>
    <w:rsid w:val="00D425B2"/>
    <w:rsid w:val="00D428D6"/>
    <w:rsid w:val="00D552B2"/>
    <w:rsid w:val="00D608D1"/>
    <w:rsid w:val="00D635A3"/>
    <w:rsid w:val="00D67455"/>
    <w:rsid w:val="00D74119"/>
    <w:rsid w:val="00D8075B"/>
    <w:rsid w:val="00D8503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2B50"/>
    <w:rsid w:val="00F070AB"/>
    <w:rsid w:val="00F17567"/>
    <w:rsid w:val="00F27A7B"/>
    <w:rsid w:val="00F526AF"/>
    <w:rsid w:val="00F617C3"/>
    <w:rsid w:val="00F64FD5"/>
    <w:rsid w:val="00F7066B"/>
    <w:rsid w:val="00F83B28"/>
    <w:rsid w:val="00F84415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3CA9"/>
  <w15:docId w15:val="{EA396045-31EC-429D-93E0-384C94E2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5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5A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5A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7F0E89-D680-482F-9F91-86D6AA4C8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23C48-F75A-4351-A7BB-0CB894D49097}"/>
</file>

<file path=customXml/itemProps3.xml><?xml version="1.0" encoding="utf-8"?>
<ds:datastoreItem xmlns:ds="http://schemas.openxmlformats.org/officeDocument/2006/customXml" ds:itemID="{5BFA40ED-B904-4214-BE9A-6B19BAF5A34B}"/>
</file>

<file path=customXml/itemProps4.xml><?xml version="1.0" encoding="utf-8"?>
<ds:datastoreItem xmlns:ds="http://schemas.openxmlformats.org/officeDocument/2006/customXml" ds:itemID="{85AD01FB-59AF-4B2B-AE5B-122F955577A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1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2020-10-16T08:02:00Z</cp:lastPrinted>
  <dcterms:created xsi:type="dcterms:W3CDTF">2020-10-16T08:02:00Z</dcterms:created>
  <dcterms:modified xsi:type="dcterms:W3CDTF">2024-07-08T08:13:00Z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